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KENTON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d.1411-2)</w:t>
      </w: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Sir Robert Kenton of Kenton and widow of Sir Roger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Welsham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d.1383).</w:t>
      </w: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(H.O.C. IV pp.174-6)</w:t>
      </w: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Ralph Ramsey(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(ibid.)</w:t>
      </w: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Daughters:   Alice(q.v.) = Sir Thomas Charles.   (ibid.)</w:t>
      </w: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Anne(q.v.)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= ?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Garneys</w:t>
      </w:r>
      <w:proofErr w:type="spellEnd"/>
      <w:r>
        <w:rPr>
          <w:rFonts w:ascii="Times New Roman" w:hAnsi="Times New Roman" w:cs="Times New Roman"/>
          <w:sz w:val="24"/>
          <w:szCs w:val="24"/>
        </w:rPr>
        <w:t>.   (ibid.)</w:t>
      </w: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5C6" w:rsidRDefault="00FB55C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1411-2</w:t>
      </w:r>
      <w:r>
        <w:rPr>
          <w:rFonts w:ascii="Times New Roman" w:hAnsi="Times New Roman" w:cs="Times New Roman"/>
          <w:sz w:val="24"/>
          <w:szCs w:val="24"/>
        </w:rPr>
        <w:tab/>
        <w:t>She died.</w:t>
      </w:r>
    </w:p>
    <w:p w:rsidR="00FB55C6" w:rsidRDefault="00FB55C6" w:rsidP="00FB55C6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B55C6">
        <w:rPr>
          <w:rFonts w:ascii="Times New Roman" w:hAnsi="Times New Roman" w:cs="Times New Roman"/>
          <w:sz w:val="24"/>
          <w:szCs w:val="24"/>
        </w:rPr>
        <w:t>ht</w:t>
      </w:r>
      <w:hyperlink r:id="rId6" w:history="1">
        <w:r w:rsidRPr="00175496">
          <w:rPr>
            <w:rStyle w:val="Hyperlink"/>
            <w:rFonts w:ascii="Times New Roman" w:hAnsi="Times New Roman" w:cs="Times New Roman"/>
            <w:sz w:val="24"/>
            <w:szCs w:val="24"/>
          </w:rPr>
          <w:t>tp://www.historyofparliamentonline.org/volume/1386-14</w:t>
        </w:r>
      </w:hyperlink>
      <w:r w:rsidRPr="00FB55C6">
        <w:rPr>
          <w:rFonts w:ascii="Times New Roman" w:hAnsi="Times New Roman" w:cs="Times New Roman"/>
          <w:sz w:val="24"/>
          <w:szCs w:val="24"/>
        </w:rPr>
        <w:t>21/member/ramsey-ralph-1419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B55C6" w:rsidRDefault="00FB55C6" w:rsidP="00FB55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5C6" w:rsidRDefault="00FB55C6" w:rsidP="00FB55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55C6" w:rsidRPr="00FB55C6" w:rsidRDefault="00FB55C6" w:rsidP="00FB55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May 2016</w:t>
      </w:r>
    </w:p>
    <w:sectPr w:rsidR="00FB55C6" w:rsidRPr="00FB55C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5C6" w:rsidRDefault="00FB55C6" w:rsidP="00E71FC3">
      <w:pPr>
        <w:spacing w:after="0" w:line="240" w:lineRule="auto"/>
      </w:pPr>
      <w:r>
        <w:separator/>
      </w:r>
    </w:p>
  </w:endnote>
  <w:endnote w:type="continuationSeparator" w:id="0">
    <w:p w:rsidR="00FB55C6" w:rsidRDefault="00FB55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5C6" w:rsidRDefault="00FB55C6" w:rsidP="00E71FC3">
      <w:pPr>
        <w:spacing w:after="0" w:line="240" w:lineRule="auto"/>
      </w:pPr>
      <w:r>
        <w:separator/>
      </w:r>
    </w:p>
  </w:footnote>
  <w:footnote w:type="continuationSeparator" w:id="0">
    <w:p w:rsidR="00FB55C6" w:rsidRDefault="00FB55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5C6"/>
    <w:rsid w:val="00AB52E8"/>
    <w:rsid w:val="00B16D3F"/>
    <w:rsid w:val="00E71FC3"/>
    <w:rsid w:val="00EF4813"/>
    <w:rsid w:val="00FB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DCA8F"/>
  <w15:chartTrackingRefBased/>
  <w15:docId w15:val="{A11837FC-E12E-4F87-BDC1-A8919FF40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B55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p://www.historyofparliamentonline.org/volume/1386-1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2016-05-07T14:12:00Z</dcterms:created>
  <dcterms:modified xsi:type="dcterms:W3CDTF">2016-05-07T14:22:00Z</dcterms:modified>
</cp:coreProperties>
</file>